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7F" w:rsidRDefault="00FF46AE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305CFB">
        <w:rPr>
          <w:rFonts w:asciiTheme="majorHAnsi" w:hAnsiTheme="majorHAnsi" w:cstheme="majorHAnsi"/>
          <w:u w:val="single"/>
        </w:rPr>
        <w:t>Lesson 5</w:t>
      </w:r>
    </w:p>
    <w:p w:rsidR="00D52283" w:rsidRPr="004874A7" w:rsidRDefault="00D52283" w:rsidP="00CB3E43">
      <w:pPr>
        <w:rPr>
          <w:rFonts w:asciiTheme="majorHAnsi" w:hAnsiTheme="majorHAnsi" w:cstheme="majorHAnsi"/>
          <w:u w:val="single"/>
        </w:rPr>
      </w:pPr>
    </w:p>
    <w:p w:rsidR="000E1E33" w:rsidRDefault="00305CFB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305CFB" w:rsidRDefault="00305CFB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B04B82E" wp14:editId="77E689B9">
            <wp:extent cx="4362450" cy="3143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CFB" w:rsidRDefault="00305CFB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1F31D66" wp14:editId="798954D2">
            <wp:extent cx="3057525" cy="19240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D7AA097" wp14:editId="7D53DB42">
            <wp:extent cx="4314825" cy="27432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D02B9C8" wp14:editId="18204B26">
            <wp:extent cx="4664075" cy="2011680"/>
            <wp:effectExtent l="0" t="0" r="3175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EDA25A6" wp14:editId="46956A7F">
            <wp:extent cx="4229100" cy="21050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0C8CEEE" wp14:editId="63A3F724">
            <wp:extent cx="4664075" cy="1997710"/>
            <wp:effectExtent l="0" t="0" r="3175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FABBFC0" wp14:editId="16E5AF9D">
            <wp:extent cx="4664075" cy="4737735"/>
            <wp:effectExtent l="0" t="0" r="3175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73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525805" w:rsidRDefault="00902786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9AD5A59" wp14:editId="36A8E2B3">
            <wp:extent cx="4664075" cy="2444115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4874A7" w:rsidRPr="00C37155" w:rsidRDefault="004874A7" w:rsidP="00C37155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</w:p>
    <w:sectPr w:rsidR="00F4479D" w:rsidRPr="006774B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57D4D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1E3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05CFB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04AF"/>
    <w:rsid w:val="00431FC3"/>
    <w:rsid w:val="00443132"/>
    <w:rsid w:val="0046215A"/>
    <w:rsid w:val="00482841"/>
    <w:rsid w:val="00485708"/>
    <w:rsid w:val="00485CFA"/>
    <w:rsid w:val="004874A7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805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C5AFD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02786"/>
    <w:rsid w:val="0092264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574C5"/>
    <w:rsid w:val="00A61A1E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4DD6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161CF"/>
    <w:rsid w:val="00C24C95"/>
    <w:rsid w:val="00C37155"/>
    <w:rsid w:val="00C4691B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52283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7</TotalTime>
  <Pages>3</Pages>
  <Words>8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2021-01-26T13:19:00Z</dcterms:created>
  <dcterms:modified xsi:type="dcterms:W3CDTF">2021-01-26T13:30:00Z</dcterms:modified>
</cp:coreProperties>
</file>